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734390" w14:textId="77777777" w:rsidR="003115B6" w:rsidRDefault="003115B6" w:rsidP="003115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BACON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8F3A935" w14:textId="77777777" w:rsidR="003115B6" w:rsidRDefault="003115B6" w:rsidP="003115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Eccles-on-Sea, Norfolk. Pedder.</w:t>
      </w:r>
    </w:p>
    <w:p w14:paraId="56AF0B14" w14:textId="77777777" w:rsidR="003115B6" w:rsidRDefault="003115B6" w:rsidP="003115B6">
      <w:pPr>
        <w:rPr>
          <w:rFonts w:ascii="Times New Roman" w:hAnsi="Times New Roman" w:cs="Times New Roman"/>
        </w:rPr>
      </w:pPr>
    </w:p>
    <w:p w14:paraId="1448DA48" w14:textId="77777777" w:rsidR="003115B6" w:rsidRDefault="003115B6" w:rsidP="003115B6">
      <w:pPr>
        <w:rPr>
          <w:rFonts w:ascii="Times New Roman" w:hAnsi="Times New Roman" w:cs="Times New Roman"/>
        </w:rPr>
      </w:pPr>
    </w:p>
    <w:p w14:paraId="49EAB1BB" w14:textId="77777777" w:rsidR="003115B6" w:rsidRDefault="003115B6" w:rsidP="003115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Thomas Thorp, Prior of Hickling, Norfolk(q.v.), brought a plaint of debt</w:t>
      </w:r>
    </w:p>
    <w:p w14:paraId="4BB127E7" w14:textId="77777777" w:rsidR="003115B6" w:rsidRDefault="003115B6" w:rsidP="003115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against him, John Potter of Middleton, Suffolk(q.v.), John </w:t>
      </w:r>
      <w:proofErr w:type="spellStart"/>
      <w:r>
        <w:rPr>
          <w:rFonts w:ascii="Times New Roman" w:hAnsi="Times New Roman" w:cs="Times New Roman"/>
        </w:rPr>
        <w:t>Nobbys</w:t>
      </w:r>
      <w:proofErr w:type="spellEnd"/>
      <w:r>
        <w:rPr>
          <w:rFonts w:ascii="Times New Roman" w:hAnsi="Times New Roman" w:cs="Times New Roman"/>
        </w:rPr>
        <w:t xml:space="preserve"> of Parham(q.v.)</w:t>
      </w:r>
    </w:p>
    <w:p w14:paraId="6654A201" w14:textId="77777777" w:rsidR="003115B6" w:rsidRDefault="003115B6" w:rsidP="003115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and William </w:t>
      </w:r>
      <w:proofErr w:type="spellStart"/>
      <w:r>
        <w:rPr>
          <w:rFonts w:ascii="Times New Roman" w:hAnsi="Times New Roman" w:cs="Times New Roman"/>
        </w:rPr>
        <w:t>Marham</w:t>
      </w:r>
      <w:proofErr w:type="spellEnd"/>
      <w:r>
        <w:rPr>
          <w:rFonts w:ascii="Times New Roman" w:hAnsi="Times New Roman" w:cs="Times New Roman"/>
        </w:rPr>
        <w:t xml:space="preserve"> of Norwich (q.v.).</w:t>
      </w:r>
    </w:p>
    <w:p w14:paraId="57D7FF71" w14:textId="42354790" w:rsidR="003115B6" w:rsidRDefault="003115B6" w:rsidP="003115B6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6B47F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11073256" w14:textId="77777777" w:rsidR="00935449" w:rsidRDefault="00935449" w:rsidP="00935449">
      <w:pPr>
        <w:rPr>
          <w:rFonts w:ascii="Times New Roman" w:hAnsi="Times New Roman" w:cs="Times New Roman"/>
        </w:rPr>
      </w:pPr>
      <w:bookmarkStart w:id="0" w:name="_GoBack"/>
      <w:bookmarkEnd w:id="0"/>
    </w:p>
    <w:p w14:paraId="146F6E4A" w14:textId="77777777" w:rsidR="003115B6" w:rsidRDefault="003115B6" w:rsidP="003115B6">
      <w:pPr>
        <w:rPr>
          <w:rFonts w:ascii="Times New Roman" w:hAnsi="Times New Roman" w:cs="Times New Roman"/>
        </w:rPr>
      </w:pPr>
    </w:p>
    <w:p w14:paraId="11E6D75D" w14:textId="77777777" w:rsidR="003115B6" w:rsidRDefault="003115B6" w:rsidP="003115B6">
      <w:pPr>
        <w:rPr>
          <w:rFonts w:ascii="Times New Roman" w:hAnsi="Times New Roman" w:cs="Times New Roman"/>
        </w:rPr>
      </w:pPr>
    </w:p>
    <w:p w14:paraId="5FE0D364" w14:textId="77777777" w:rsidR="003115B6" w:rsidRDefault="003115B6" w:rsidP="003115B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February 2019</w:t>
      </w:r>
    </w:p>
    <w:p w14:paraId="201B52D9" w14:textId="77777777" w:rsidR="006B2F86" w:rsidRPr="00E71FC3" w:rsidRDefault="00935449" w:rsidP="00E71FC3">
      <w:pPr>
        <w:pStyle w:val="NoSpacing"/>
      </w:pPr>
    </w:p>
    <w:sectPr w:rsidR="006B2F86" w:rsidRPr="00E71FC3" w:rsidSect="003115B6">
      <w:footerReference w:type="default" r:id="rId7"/>
      <w:pgSz w:w="11906" w:h="16838"/>
      <w:pgMar w:top="1440" w:right="10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DB9CF7" w14:textId="77777777" w:rsidR="003115B6" w:rsidRDefault="003115B6" w:rsidP="00E71FC3">
      <w:r>
        <w:separator/>
      </w:r>
    </w:p>
  </w:endnote>
  <w:endnote w:type="continuationSeparator" w:id="0">
    <w:p w14:paraId="345CBB13" w14:textId="77777777" w:rsidR="003115B6" w:rsidRDefault="003115B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4D62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606BA" w14:textId="77777777" w:rsidR="003115B6" w:rsidRDefault="003115B6" w:rsidP="00E71FC3">
      <w:r>
        <w:separator/>
      </w:r>
    </w:p>
  </w:footnote>
  <w:footnote w:type="continuationSeparator" w:id="0">
    <w:p w14:paraId="15AC1774" w14:textId="77777777" w:rsidR="003115B6" w:rsidRDefault="003115B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5B6"/>
    <w:rsid w:val="001A7C09"/>
    <w:rsid w:val="003115B6"/>
    <w:rsid w:val="00577BD5"/>
    <w:rsid w:val="00656CBA"/>
    <w:rsid w:val="006A1F77"/>
    <w:rsid w:val="00733BE7"/>
    <w:rsid w:val="0093544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CF462"/>
  <w15:chartTrackingRefBased/>
  <w15:docId w15:val="{F586A189-EDEA-48E0-B79B-96BF51D61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15B6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115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2019-02-20T21:43:00Z</dcterms:created>
  <dcterms:modified xsi:type="dcterms:W3CDTF">2019-06-13T07:27:00Z</dcterms:modified>
</cp:coreProperties>
</file>